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B2" w:rsidRDefault="00615EB2" w:rsidP="009355D0">
      <w:pPr>
        <w:jc w:val="center"/>
        <w:rPr>
          <w:b/>
          <w:sz w:val="28"/>
          <w:szCs w:val="28"/>
        </w:rPr>
      </w:pPr>
    </w:p>
    <w:p w:rsidR="00615EB2" w:rsidRPr="000F24E8" w:rsidRDefault="00615EB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15EB2" w:rsidRPr="000F24E8" w:rsidRDefault="00615EB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«Гущинское сельское поселение» на 2019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июле</w:t>
      </w:r>
    </w:p>
    <w:p w:rsidR="00615EB2" w:rsidRDefault="00615EB2" w:rsidP="009355D0">
      <w:pPr>
        <w:jc w:val="center"/>
        <w:rPr>
          <w:sz w:val="28"/>
          <w:szCs w:val="28"/>
        </w:rPr>
      </w:pPr>
    </w:p>
    <w:p w:rsidR="00615EB2" w:rsidRDefault="00615EB2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15EB2" w:rsidRDefault="00615EB2" w:rsidP="00B10C64">
      <w:pPr>
        <w:jc w:val="center"/>
        <w:rPr>
          <w:sz w:val="28"/>
          <w:szCs w:val="28"/>
        </w:rPr>
      </w:pPr>
    </w:p>
    <w:p w:rsidR="00615EB2" w:rsidRDefault="00615EB2" w:rsidP="004213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 за счет предоставления субсидии из областного бюджета на грантовую поддержку местных инициатив граждан, проживающих в сельской местности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175275,11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 (</w:t>
      </w:r>
      <w:r>
        <w:rPr>
          <w:sz w:val="28"/>
          <w:szCs w:val="28"/>
        </w:rPr>
        <w:t xml:space="preserve">Уведомление Департамента финансов Брянской области); за счет увеличения дотации на поддержку мер по обеспечению сбалансированности бюджета </w:t>
      </w:r>
      <w:r>
        <w:rPr>
          <w:b/>
          <w:sz w:val="28"/>
          <w:szCs w:val="28"/>
        </w:rPr>
        <w:t>на 60000,00</w:t>
      </w:r>
      <w:r w:rsidRPr="00E73AC1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 xml:space="preserve">на организацию проведения выборов и референдумов 30000,00 рублей, на работы по благоустройству территории поселения 30000,00 рублей - </w:t>
      </w:r>
      <w:r w:rsidRPr="0075736C">
        <w:rPr>
          <w:sz w:val="28"/>
          <w:szCs w:val="28"/>
        </w:rPr>
        <w:t xml:space="preserve">Уведомление Финансового управлениния администрации Почепского района); </w:t>
      </w:r>
      <w:r>
        <w:rPr>
          <w:sz w:val="28"/>
          <w:szCs w:val="28"/>
        </w:rPr>
        <w:t xml:space="preserve">за счет поступления дохода от сдачи в аренду имущества, находящегося в оперативном управлении органов управления сельских поселений </w:t>
      </w:r>
      <w:r w:rsidRPr="005B4CF2">
        <w:rPr>
          <w:b/>
          <w:sz w:val="28"/>
          <w:szCs w:val="28"/>
        </w:rPr>
        <w:t>на 8250,00 рублей</w:t>
      </w:r>
      <w:r w:rsidRPr="0075736C">
        <w:rPr>
          <w:sz w:val="28"/>
          <w:szCs w:val="28"/>
        </w:rPr>
        <w:t>.</w:t>
      </w:r>
    </w:p>
    <w:p w:rsidR="00615EB2" w:rsidRDefault="00615EB2" w:rsidP="0042130D">
      <w:pPr>
        <w:tabs>
          <w:tab w:val="left" w:pos="195"/>
        </w:tabs>
        <w:jc w:val="both"/>
        <w:rPr>
          <w:sz w:val="28"/>
          <w:szCs w:val="28"/>
        </w:rPr>
      </w:pPr>
    </w:p>
    <w:p w:rsidR="00615EB2" w:rsidRDefault="00615EB2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615EB2" w:rsidRDefault="00615EB2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615EB2" w:rsidRDefault="00615EB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615EB2" w:rsidRPr="0063794D" w:rsidRDefault="00615EB2" w:rsidP="00946259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увеличиваются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243525,11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>
        <w:rPr>
          <w:sz w:val="28"/>
          <w:szCs w:val="28"/>
        </w:rPr>
        <w:t xml:space="preserve">: 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«Общегосударственные вопросы» подраздел «Функционирование Правительства РФ, высших исполнительных органов государственной власти субъектов РФ, местных администраций» </w:t>
      </w:r>
      <w:r w:rsidRPr="00D3494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КБК </w:t>
      </w:r>
      <w:r w:rsidRPr="00D34946">
        <w:rPr>
          <w:b/>
          <w:sz w:val="28"/>
          <w:szCs w:val="28"/>
        </w:rPr>
        <w:t xml:space="preserve"> 9130</w:t>
      </w:r>
      <w:r>
        <w:rPr>
          <w:b/>
          <w:sz w:val="28"/>
          <w:szCs w:val="28"/>
        </w:rPr>
        <w:t>1040101080040</w:t>
      </w:r>
      <w:r w:rsidRPr="00D34946">
        <w:rPr>
          <w:b/>
          <w:sz w:val="28"/>
          <w:szCs w:val="28"/>
        </w:rPr>
        <w:t>244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8250,00</w:t>
      </w:r>
      <w:r>
        <w:rPr>
          <w:sz w:val="28"/>
          <w:szCs w:val="28"/>
        </w:rPr>
        <w:t xml:space="preserve"> рублей, из них: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4000,00 рублей – на ремонт служебной автомашины;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4000,00 рублей – на оплату услуг в области информационно- коммуникационных технологий (услуги ООО «АльтаСофт»);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250,00 рублей – на приобретение канц. товаров.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«Общегосударственные вопросы» подраздел «Обеспечение проведения выборов и референдумов» </w:t>
      </w:r>
      <w:r w:rsidRPr="00D3494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КБК </w:t>
      </w:r>
      <w:r w:rsidRPr="00D34946">
        <w:rPr>
          <w:b/>
          <w:sz w:val="28"/>
          <w:szCs w:val="28"/>
        </w:rPr>
        <w:t xml:space="preserve"> 9130</w:t>
      </w:r>
      <w:r>
        <w:rPr>
          <w:b/>
          <w:sz w:val="28"/>
          <w:szCs w:val="28"/>
        </w:rPr>
        <w:t>1077000080060880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59000,00</w:t>
      </w:r>
      <w:r>
        <w:rPr>
          <w:sz w:val="28"/>
          <w:szCs w:val="28"/>
        </w:rPr>
        <w:t xml:space="preserve"> рублей, из них: 29000,00 рублей – перераспределение расходов с КБК 91301040101080040129 (12130);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«Национальная экономика» подраздел «Сельское хозяйство и рыболовство» </w:t>
      </w:r>
      <w:r w:rsidRPr="00D3494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КБК </w:t>
      </w:r>
      <w:r w:rsidRPr="00D34946">
        <w:rPr>
          <w:b/>
          <w:sz w:val="28"/>
          <w:szCs w:val="28"/>
        </w:rPr>
        <w:t xml:space="preserve"> 9130</w:t>
      </w:r>
      <w:r>
        <w:rPr>
          <w:b/>
          <w:sz w:val="28"/>
          <w:szCs w:val="28"/>
        </w:rPr>
        <w:t>4057000081730244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175275,11</w:t>
      </w:r>
      <w:r>
        <w:rPr>
          <w:sz w:val="28"/>
          <w:szCs w:val="28"/>
        </w:rPr>
        <w:t xml:space="preserve"> рублей – на создание и обустройство детской игровой площадки.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У</w:t>
      </w:r>
      <w:r w:rsidRPr="00B0619B">
        <w:rPr>
          <w:sz w:val="28"/>
          <w:szCs w:val="28"/>
        </w:rPr>
        <w:t>величение лимитов</w:t>
      </w:r>
      <w:r>
        <w:rPr>
          <w:sz w:val="28"/>
          <w:szCs w:val="28"/>
        </w:rPr>
        <w:t xml:space="preserve"> по разделу «Жилищно-коммунальное хозяйство» подраздел «Мероприятия по благоустройству» </w:t>
      </w:r>
      <w:r w:rsidRPr="00D34946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КБК </w:t>
      </w:r>
      <w:r w:rsidRPr="00D34946">
        <w:rPr>
          <w:b/>
          <w:sz w:val="28"/>
          <w:szCs w:val="28"/>
        </w:rPr>
        <w:t xml:space="preserve"> 9130</w:t>
      </w:r>
      <w:r>
        <w:rPr>
          <w:b/>
          <w:sz w:val="28"/>
          <w:szCs w:val="28"/>
        </w:rPr>
        <w:t>5037000081730244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30000,00</w:t>
      </w:r>
      <w:r>
        <w:rPr>
          <w:sz w:val="28"/>
          <w:szCs w:val="28"/>
        </w:rPr>
        <w:t xml:space="preserve"> рублей – на проведение работ по благоустройству территории поселения;</w:t>
      </w:r>
    </w:p>
    <w:p w:rsidR="00615EB2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Перераспределение расходов</w:t>
      </w:r>
      <w:r>
        <w:t xml:space="preserve"> </w:t>
      </w:r>
      <w:r>
        <w:rPr>
          <w:sz w:val="28"/>
          <w:szCs w:val="28"/>
        </w:rPr>
        <w:t xml:space="preserve">с </w:t>
      </w:r>
      <w:r w:rsidRPr="000E4ECC">
        <w:rPr>
          <w:b/>
          <w:sz w:val="28"/>
          <w:szCs w:val="28"/>
        </w:rPr>
        <w:t>КБК 91301040101080040</w:t>
      </w:r>
      <w:r>
        <w:rPr>
          <w:b/>
          <w:sz w:val="28"/>
          <w:szCs w:val="28"/>
        </w:rPr>
        <w:t>853</w:t>
      </w:r>
      <w:r w:rsidRPr="000E4E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(-</w:t>
      </w:r>
      <w:r w:rsidRPr="000E4EC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0E4ECC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) рублей на </w:t>
      </w:r>
      <w:r w:rsidRPr="00EE0947">
        <w:rPr>
          <w:b/>
          <w:sz w:val="28"/>
          <w:szCs w:val="28"/>
        </w:rPr>
        <w:t>КБК 91301040101080040244</w:t>
      </w:r>
      <w:r>
        <w:rPr>
          <w:b/>
          <w:sz w:val="28"/>
          <w:szCs w:val="28"/>
        </w:rPr>
        <w:t xml:space="preserve"> (+ 1000,00) рублей – </w:t>
      </w:r>
      <w:r w:rsidRPr="00D6114C">
        <w:rPr>
          <w:sz w:val="28"/>
          <w:szCs w:val="28"/>
        </w:rPr>
        <w:t>на</w:t>
      </w:r>
      <w:r>
        <w:rPr>
          <w:sz w:val="28"/>
          <w:szCs w:val="28"/>
        </w:rPr>
        <w:t xml:space="preserve"> приобретение запчастей в автомашину; перераспределение расходов с </w:t>
      </w:r>
      <w:r w:rsidRPr="00E22F70">
        <w:rPr>
          <w:b/>
          <w:sz w:val="28"/>
          <w:szCs w:val="28"/>
        </w:rPr>
        <w:t>КБК 91302030101051180244</w:t>
      </w:r>
      <w:r>
        <w:rPr>
          <w:sz w:val="28"/>
          <w:szCs w:val="28"/>
        </w:rPr>
        <w:t xml:space="preserve"> (-2200,00) на </w:t>
      </w:r>
      <w:r w:rsidRPr="00E22F70">
        <w:rPr>
          <w:b/>
          <w:sz w:val="28"/>
          <w:szCs w:val="28"/>
        </w:rPr>
        <w:t>КБК 91302030101051180122</w:t>
      </w:r>
      <w:r>
        <w:rPr>
          <w:sz w:val="28"/>
          <w:szCs w:val="28"/>
        </w:rPr>
        <w:t xml:space="preserve"> (+2200,00) на оплату проезда специалиста ВУР.</w:t>
      </w:r>
    </w:p>
    <w:p w:rsidR="00615EB2" w:rsidRPr="00ED2ADF" w:rsidRDefault="00615EB2" w:rsidP="00C36178">
      <w:pPr>
        <w:tabs>
          <w:tab w:val="left" w:pos="195"/>
        </w:tabs>
        <w:jc w:val="both"/>
        <w:rPr>
          <w:sz w:val="28"/>
          <w:szCs w:val="28"/>
        </w:rPr>
      </w:pPr>
    </w:p>
    <w:p w:rsidR="00615EB2" w:rsidRPr="007412C9" w:rsidRDefault="00615EB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3057346,12 рублей</w:t>
      </w:r>
    </w:p>
    <w:p w:rsidR="00615EB2" w:rsidRDefault="00615EB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3097027,11 рублей</w:t>
      </w:r>
    </w:p>
    <w:p w:rsidR="00615EB2" w:rsidRDefault="00615EB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39680,99 рублей.</w:t>
      </w:r>
    </w:p>
    <w:p w:rsidR="00615EB2" w:rsidRDefault="00615EB2" w:rsidP="009355D0">
      <w:pPr>
        <w:jc w:val="both"/>
        <w:rPr>
          <w:sz w:val="28"/>
          <w:szCs w:val="28"/>
        </w:rPr>
      </w:pPr>
    </w:p>
    <w:p w:rsidR="00615EB2" w:rsidRDefault="00615EB2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615EB2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A02"/>
    <w:multiLevelType w:val="hybridMultilevel"/>
    <w:tmpl w:val="546E94F4"/>
    <w:lvl w:ilvl="0" w:tplc="C722F67A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25CB"/>
    <w:rsid w:val="00015337"/>
    <w:rsid w:val="000438BC"/>
    <w:rsid w:val="00044BD4"/>
    <w:rsid w:val="00050A92"/>
    <w:rsid w:val="000555D1"/>
    <w:rsid w:val="000573B9"/>
    <w:rsid w:val="00060933"/>
    <w:rsid w:val="0006665F"/>
    <w:rsid w:val="000736C1"/>
    <w:rsid w:val="000759D7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4ECC"/>
    <w:rsid w:val="000E584D"/>
    <w:rsid w:val="000F24E8"/>
    <w:rsid w:val="000F7CFD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2776"/>
    <w:rsid w:val="00193A5F"/>
    <w:rsid w:val="001B2690"/>
    <w:rsid w:val="001B3DBE"/>
    <w:rsid w:val="001C01DD"/>
    <w:rsid w:val="001C1902"/>
    <w:rsid w:val="001C451E"/>
    <w:rsid w:val="001F75D9"/>
    <w:rsid w:val="0020645E"/>
    <w:rsid w:val="00206F1D"/>
    <w:rsid w:val="0021252E"/>
    <w:rsid w:val="00221E28"/>
    <w:rsid w:val="00234A71"/>
    <w:rsid w:val="00242D80"/>
    <w:rsid w:val="00243F9F"/>
    <w:rsid w:val="00250417"/>
    <w:rsid w:val="00255700"/>
    <w:rsid w:val="00255BE9"/>
    <w:rsid w:val="00255C1A"/>
    <w:rsid w:val="0029068F"/>
    <w:rsid w:val="00295686"/>
    <w:rsid w:val="002C12B5"/>
    <w:rsid w:val="002C64B3"/>
    <w:rsid w:val="002D3766"/>
    <w:rsid w:val="002D3804"/>
    <w:rsid w:val="002D3EB5"/>
    <w:rsid w:val="002E084F"/>
    <w:rsid w:val="002F5B7F"/>
    <w:rsid w:val="003035FD"/>
    <w:rsid w:val="003066AD"/>
    <w:rsid w:val="00321AD5"/>
    <w:rsid w:val="00322012"/>
    <w:rsid w:val="00322FE3"/>
    <w:rsid w:val="00335F62"/>
    <w:rsid w:val="00341107"/>
    <w:rsid w:val="00351446"/>
    <w:rsid w:val="003527D9"/>
    <w:rsid w:val="00360A05"/>
    <w:rsid w:val="00360F14"/>
    <w:rsid w:val="00362F74"/>
    <w:rsid w:val="00366F0E"/>
    <w:rsid w:val="00382E9A"/>
    <w:rsid w:val="00387853"/>
    <w:rsid w:val="00390615"/>
    <w:rsid w:val="003A5DA1"/>
    <w:rsid w:val="003B25C8"/>
    <w:rsid w:val="003C3EC8"/>
    <w:rsid w:val="003D7DBF"/>
    <w:rsid w:val="003F757D"/>
    <w:rsid w:val="0040177B"/>
    <w:rsid w:val="00405663"/>
    <w:rsid w:val="004201E8"/>
    <w:rsid w:val="0042130D"/>
    <w:rsid w:val="0042150D"/>
    <w:rsid w:val="00423556"/>
    <w:rsid w:val="00425DBB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B4B13"/>
    <w:rsid w:val="004C05B4"/>
    <w:rsid w:val="004D62F8"/>
    <w:rsid w:val="004E5CE9"/>
    <w:rsid w:val="0050611D"/>
    <w:rsid w:val="00506A93"/>
    <w:rsid w:val="00513460"/>
    <w:rsid w:val="005164F8"/>
    <w:rsid w:val="0052263B"/>
    <w:rsid w:val="00523853"/>
    <w:rsid w:val="00526623"/>
    <w:rsid w:val="00532879"/>
    <w:rsid w:val="00533D98"/>
    <w:rsid w:val="00534F77"/>
    <w:rsid w:val="00535C83"/>
    <w:rsid w:val="00535DB2"/>
    <w:rsid w:val="005378F8"/>
    <w:rsid w:val="00540373"/>
    <w:rsid w:val="005548CA"/>
    <w:rsid w:val="00563789"/>
    <w:rsid w:val="00565E03"/>
    <w:rsid w:val="005709E7"/>
    <w:rsid w:val="005752A6"/>
    <w:rsid w:val="00575C1B"/>
    <w:rsid w:val="00587858"/>
    <w:rsid w:val="005A422A"/>
    <w:rsid w:val="005A78D7"/>
    <w:rsid w:val="005B1A63"/>
    <w:rsid w:val="005B1CC5"/>
    <w:rsid w:val="005B4CF2"/>
    <w:rsid w:val="005C2E3D"/>
    <w:rsid w:val="005C5ADC"/>
    <w:rsid w:val="005C6BB5"/>
    <w:rsid w:val="005D6E1D"/>
    <w:rsid w:val="005E0AEE"/>
    <w:rsid w:val="005F42DA"/>
    <w:rsid w:val="006022A4"/>
    <w:rsid w:val="00604693"/>
    <w:rsid w:val="00604AE7"/>
    <w:rsid w:val="006134E9"/>
    <w:rsid w:val="006135E1"/>
    <w:rsid w:val="00615EB2"/>
    <w:rsid w:val="006178A1"/>
    <w:rsid w:val="0063794D"/>
    <w:rsid w:val="00637A1A"/>
    <w:rsid w:val="00641320"/>
    <w:rsid w:val="00645906"/>
    <w:rsid w:val="006649B7"/>
    <w:rsid w:val="00665D27"/>
    <w:rsid w:val="0067191C"/>
    <w:rsid w:val="006729BD"/>
    <w:rsid w:val="0069183E"/>
    <w:rsid w:val="00695DF3"/>
    <w:rsid w:val="006A52E2"/>
    <w:rsid w:val="006B7C47"/>
    <w:rsid w:val="006C0190"/>
    <w:rsid w:val="006C5D32"/>
    <w:rsid w:val="006D2EA3"/>
    <w:rsid w:val="006E0EEC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5736C"/>
    <w:rsid w:val="007628FA"/>
    <w:rsid w:val="007814C1"/>
    <w:rsid w:val="00787BAB"/>
    <w:rsid w:val="00792F7A"/>
    <w:rsid w:val="00796DC6"/>
    <w:rsid w:val="007A3828"/>
    <w:rsid w:val="007A5AA9"/>
    <w:rsid w:val="007B0B14"/>
    <w:rsid w:val="007B2CF2"/>
    <w:rsid w:val="007B53DE"/>
    <w:rsid w:val="007B64C9"/>
    <w:rsid w:val="007B7B13"/>
    <w:rsid w:val="007C60F1"/>
    <w:rsid w:val="007C7A23"/>
    <w:rsid w:val="007D0BC8"/>
    <w:rsid w:val="007F6BD1"/>
    <w:rsid w:val="008028D3"/>
    <w:rsid w:val="00816A7C"/>
    <w:rsid w:val="008221B9"/>
    <w:rsid w:val="008425F1"/>
    <w:rsid w:val="00852D45"/>
    <w:rsid w:val="00854C6F"/>
    <w:rsid w:val="00862083"/>
    <w:rsid w:val="0086232C"/>
    <w:rsid w:val="0086274E"/>
    <w:rsid w:val="00863320"/>
    <w:rsid w:val="00876680"/>
    <w:rsid w:val="0087755A"/>
    <w:rsid w:val="00895834"/>
    <w:rsid w:val="00897421"/>
    <w:rsid w:val="008A524B"/>
    <w:rsid w:val="008B6993"/>
    <w:rsid w:val="008D02BB"/>
    <w:rsid w:val="008D1B2A"/>
    <w:rsid w:val="008D5482"/>
    <w:rsid w:val="008D56DE"/>
    <w:rsid w:val="008E1092"/>
    <w:rsid w:val="008F08B2"/>
    <w:rsid w:val="008F5E4D"/>
    <w:rsid w:val="008F6F67"/>
    <w:rsid w:val="00900BBE"/>
    <w:rsid w:val="00900F6D"/>
    <w:rsid w:val="00911119"/>
    <w:rsid w:val="00915E9E"/>
    <w:rsid w:val="00922D22"/>
    <w:rsid w:val="0092370B"/>
    <w:rsid w:val="00933755"/>
    <w:rsid w:val="009355D0"/>
    <w:rsid w:val="009436E3"/>
    <w:rsid w:val="00946259"/>
    <w:rsid w:val="00954B38"/>
    <w:rsid w:val="00967D87"/>
    <w:rsid w:val="00971DBF"/>
    <w:rsid w:val="00985BEA"/>
    <w:rsid w:val="00991004"/>
    <w:rsid w:val="00991026"/>
    <w:rsid w:val="009943DF"/>
    <w:rsid w:val="00996614"/>
    <w:rsid w:val="009A2EF9"/>
    <w:rsid w:val="009A66A2"/>
    <w:rsid w:val="009C5672"/>
    <w:rsid w:val="009C7F21"/>
    <w:rsid w:val="009D072A"/>
    <w:rsid w:val="009D7BC2"/>
    <w:rsid w:val="00A00171"/>
    <w:rsid w:val="00A1700D"/>
    <w:rsid w:val="00A243BD"/>
    <w:rsid w:val="00A26135"/>
    <w:rsid w:val="00A5598A"/>
    <w:rsid w:val="00A61876"/>
    <w:rsid w:val="00A61ABD"/>
    <w:rsid w:val="00A63112"/>
    <w:rsid w:val="00A72F5B"/>
    <w:rsid w:val="00A8278D"/>
    <w:rsid w:val="00A83279"/>
    <w:rsid w:val="00AB2EAB"/>
    <w:rsid w:val="00AB556D"/>
    <w:rsid w:val="00AC0C21"/>
    <w:rsid w:val="00AC38FF"/>
    <w:rsid w:val="00AD2552"/>
    <w:rsid w:val="00AF49A3"/>
    <w:rsid w:val="00AF7F76"/>
    <w:rsid w:val="00B0619B"/>
    <w:rsid w:val="00B10C64"/>
    <w:rsid w:val="00B2400B"/>
    <w:rsid w:val="00B316E8"/>
    <w:rsid w:val="00B33CAC"/>
    <w:rsid w:val="00B34680"/>
    <w:rsid w:val="00B37389"/>
    <w:rsid w:val="00B52060"/>
    <w:rsid w:val="00B6002E"/>
    <w:rsid w:val="00B60883"/>
    <w:rsid w:val="00B62072"/>
    <w:rsid w:val="00B632BF"/>
    <w:rsid w:val="00B737CD"/>
    <w:rsid w:val="00B81669"/>
    <w:rsid w:val="00B82C00"/>
    <w:rsid w:val="00B83C95"/>
    <w:rsid w:val="00B84F95"/>
    <w:rsid w:val="00B94D65"/>
    <w:rsid w:val="00B95E60"/>
    <w:rsid w:val="00B96AC3"/>
    <w:rsid w:val="00B96F66"/>
    <w:rsid w:val="00BA1B0F"/>
    <w:rsid w:val="00BA2EA1"/>
    <w:rsid w:val="00BA5078"/>
    <w:rsid w:val="00BB0E65"/>
    <w:rsid w:val="00BB2DED"/>
    <w:rsid w:val="00BC7DE2"/>
    <w:rsid w:val="00BD1270"/>
    <w:rsid w:val="00BD536E"/>
    <w:rsid w:val="00BF72EB"/>
    <w:rsid w:val="00C152B9"/>
    <w:rsid w:val="00C173B0"/>
    <w:rsid w:val="00C36178"/>
    <w:rsid w:val="00C376BB"/>
    <w:rsid w:val="00C44E2B"/>
    <w:rsid w:val="00C458D1"/>
    <w:rsid w:val="00C510FE"/>
    <w:rsid w:val="00C51E1D"/>
    <w:rsid w:val="00C53AC2"/>
    <w:rsid w:val="00C60C29"/>
    <w:rsid w:val="00C65B0B"/>
    <w:rsid w:val="00C65C87"/>
    <w:rsid w:val="00C70F5C"/>
    <w:rsid w:val="00C8230C"/>
    <w:rsid w:val="00C835A4"/>
    <w:rsid w:val="00C910D2"/>
    <w:rsid w:val="00C9248E"/>
    <w:rsid w:val="00CA32B1"/>
    <w:rsid w:val="00CA4A65"/>
    <w:rsid w:val="00CB2A01"/>
    <w:rsid w:val="00CB2D4C"/>
    <w:rsid w:val="00CB55C3"/>
    <w:rsid w:val="00CC087B"/>
    <w:rsid w:val="00CC0A1D"/>
    <w:rsid w:val="00CC5D84"/>
    <w:rsid w:val="00CD1024"/>
    <w:rsid w:val="00CD5ECC"/>
    <w:rsid w:val="00CF658C"/>
    <w:rsid w:val="00D074B8"/>
    <w:rsid w:val="00D1456D"/>
    <w:rsid w:val="00D1585D"/>
    <w:rsid w:val="00D25166"/>
    <w:rsid w:val="00D34946"/>
    <w:rsid w:val="00D4180E"/>
    <w:rsid w:val="00D43DB7"/>
    <w:rsid w:val="00D530E7"/>
    <w:rsid w:val="00D54587"/>
    <w:rsid w:val="00D6114C"/>
    <w:rsid w:val="00D643D6"/>
    <w:rsid w:val="00D83877"/>
    <w:rsid w:val="00D839A4"/>
    <w:rsid w:val="00D84444"/>
    <w:rsid w:val="00D91A41"/>
    <w:rsid w:val="00D926AF"/>
    <w:rsid w:val="00DA3B1A"/>
    <w:rsid w:val="00DB5322"/>
    <w:rsid w:val="00DD09EA"/>
    <w:rsid w:val="00E05CB7"/>
    <w:rsid w:val="00E1759F"/>
    <w:rsid w:val="00E22F70"/>
    <w:rsid w:val="00E24354"/>
    <w:rsid w:val="00E44EFE"/>
    <w:rsid w:val="00E513DB"/>
    <w:rsid w:val="00E53113"/>
    <w:rsid w:val="00E56F14"/>
    <w:rsid w:val="00E574A5"/>
    <w:rsid w:val="00E64BD7"/>
    <w:rsid w:val="00E73AC1"/>
    <w:rsid w:val="00E75D62"/>
    <w:rsid w:val="00E800F9"/>
    <w:rsid w:val="00E81CBE"/>
    <w:rsid w:val="00E83779"/>
    <w:rsid w:val="00E8694F"/>
    <w:rsid w:val="00E9474F"/>
    <w:rsid w:val="00E964D7"/>
    <w:rsid w:val="00EC35E3"/>
    <w:rsid w:val="00EC68EC"/>
    <w:rsid w:val="00ED2ADF"/>
    <w:rsid w:val="00ED4B89"/>
    <w:rsid w:val="00ED6FB5"/>
    <w:rsid w:val="00ED74FE"/>
    <w:rsid w:val="00EE0947"/>
    <w:rsid w:val="00EE2726"/>
    <w:rsid w:val="00EE5123"/>
    <w:rsid w:val="00EE584A"/>
    <w:rsid w:val="00EE585C"/>
    <w:rsid w:val="00EF00AA"/>
    <w:rsid w:val="00EF3562"/>
    <w:rsid w:val="00EF7A99"/>
    <w:rsid w:val="00F07D91"/>
    <w:rsid w:val="00F14EEA"/>
    <w:rsid w:val="00F2162F"/>
    <w:rsid w:val="00F22BBE"/>
    <w:rsid w:val="00F244EE"/>
    <w:rsid w:val="00F303C9"/>
    <w:rsid w:val="00F36A85"/>
    <w:rsid w:val="00F41D6B"/>
    <w:rsid w:val="00F41D83"/>
    <w:rsid w:val="00F444E4"/>
    <w:rsid w:val="00F46361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A67D4"/>
    <w:rsid w:val="00FB4823"/>
    <w:rsid w:val="00FC3609"/>
    <w:rsid w:val="00FC4471"/>
    <w:rsid w:val="00FC6446"/>
    <w:rsid w:val="00FC774D"/>
    <w:rsid w:val="00FD188E"/>
    <w:rsid w:val="00FD317C"/>
    <w:rsid w:val="00FD3BED"/>
    <w:rsid w:val="00FE2CA2"/>
    <w:rsid w:val="00FE5063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2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534</TotalTime>
  <Pages>2</Pages>
  <Words>384</Words>
  <Characters>2189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80</cp:revision>
  <cp:lastPrinted>2019-03-21T12:11:00Z</cp:lastPrinted>
  <dcterms:created xsi:type="dcterms:W3CDTF">2016-09-28T05:13:00Z</dcterms:created>
  <dcterms:modified xsi:type="dcterms:W3CDTF">2019-08-05T06:11:00Z</dcterms:modified>
</cp:coreProperties>
</file>